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A4D1F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ASSHEBY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fl.1493)</w:t>
      </w:r>
    </w:p>
    <w:p w14:paraId="585D4CA4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</w:p>
    <w:p w14:paraId="0E521A21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</w:p>
    <w:p w14:paraId="7EC122B3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Sep.1493</w:t>
      </w:r>
      <w:r>
        <w:rPr>
          <w:rFonts w:eastAsia="Times New Roman" w:cs="Times New Roman"/>
          <w:szCs w:val="24"/>
        </w:rPr>
        <w:tab/>
        <w:t xml:space="preserve">He was on a commission to deliver Leicester </w:t>
      </w:r>
      <w:proofErr w:type="spellStart"/>
      <w:r>
        <w:rPr>
          <w:rFonts w:eastAsia="Times New Roman" w:cs="Times New Roman"/>
          <w:szCs w:val="24"/>
        </w:rPr>
        <w:t>gaol</w:t>
      </w:r>
      <w:proofErr w:type="spellEnd"/>
      <w:r>
        <w:rPr>
          <w:rFonts w:eastAsia="Times New Roman" w:cs="Times New Roman"/>
          <w:szCs w:val="24"/>
        </w:rPr>
        <w:t>.</w:t>
      </w:r>
    </w:p>
    <w:p w14:paraId="525D2E81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(C.P.R. 1485-95 p.475)</w:t>
      </w:r>
    </w:p>
    <w:p w14:paraId="5BCDDFE8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</w:p>
    <w:p w14:paraId="0413A758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</w:p>
    <w:p w14:paraId="01078934" w14:textId="77777777" w:rsidR="00BB5338" w:rsidRDefault="00BB5338" w:rsidP="00BB533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December 2024</w:t>
      </w:r>
    </w:p>
    <w:p w14:paraId="74E12C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641A8" w14:textId="77777777" w:rsidR="00BB5338" w:rsidRDefault="00BB5338" w:rsidP="009139A6">
      <w:r>
        <w:separator/>
      </w:r>
    </w:p>
  </w:endnote>
  <w:endnote w:type="continuationSeparator" w:id="0">
    <w:p w14:paraId="05C2972A" w14:textId="77777777" w:rsidR="00BB5338" w:rsidRDefault="00BB53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717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EF7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25D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65C46" w14:textId="77777777" w:rsidR="00BB5338" w:rsidRDefault="00BB5338" w:rsidP="009139A6">
      <w:r>
        <w:separator/>
      </w:r>
    </w:p>
  </w:footnote>
  <w:footnote w:type="continuationSeparator" w:id="0">
    <w:p w14:paraId="0F1D1FD0" w14:textId="77777777" w:rsidR="00BB5338" w:rsidRDefault="00BB53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241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AB7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B54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38"/>
    <w:rsid w:val="000666E0"/>
    <w:rsid w:val="002510B7"/>
    <w:rsid w:val="00270799"/>
    <w:rsid w:val="002E5A0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33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1CF89"/>
  <w15:chartTrackingRefBased/>
  <w15:docId w15:val="{31CEC371-1A39-4F1D-AB7E-AD8861FE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2024-12-14T19:23:00Z</dcterms:created>
  <dcterms:modified xsi:type="dcterms:W3CDTF">2024-12-14T19:24:00Z</dcterms:modified>
</cp:coreProperties>
</file>